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AEE" w:rsidRDefault="00643AEE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Richard KNYGHT</w:t>
      </w:r>
      <w:r>
        <w:rPr>
          <w:rFonts w:ascii="Times New Roman" w:hAnsi="Times New Roman"/>
        </w:rPr>
        <w:t xml:space="preserve">      (fl.1483)</w:t>
      </w:r>
    </w:p>
    <w:p w:rsidR="00643AEE" w:rsidRDefault="00643AEE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London. Fishmonger.</w:t>
      </w:r>
    </w:p>
    <w:p w:rsidR="00643AEE" w:rsidRDefault="00643AEE" w:rsidP="00643AEE">
      <w:pPr>
        <w:pStyle w:val="Body1"/>
        <w:rPr>
          <w:rFonts w:ascii="Times New Roman" w:hAnsi="Times New Roman"/>
        </w:rPr>
      </w:pPr>
    </w:p>
    <w:p w:rsidR="00643AEE" w:rsidRDefault="00643AEE" w:rsidP="00643AEE">
      <w:pPr>
        <w:pStyle w:val="Body1"/>
        <w:rPr>
          <w:rFonts w:ascii="Times New Roman" w:hAnsi="Times New Roman"/>
        </w:rPr>
      </w:pPr>
    </w:p>
    <w:p w:rsidR="007B7A59" w:rsidRDefault="007B7A59" w:rsidP="007B7A59">
      <w:r>
        <w:t>24 Feb.1480</w:t>
      </w:r>
      <w:r>
        <w:tab/>
        <w:t xml:space="preserve">He, Robert </w:t>
      </w:r>
      <w:proofErr w:type="spellStart"/>
      <w:r>
        <w:t>Spayne</w:t>
      </w:r>
      <w:proofErr w:type="spellEnd"/>
      <w:r>
        <w:t xml:space="preserve">(q.v.) and Thomas </w:t>
      </w:r>
      <w:proofErr w:type="spellStart"/>
      <w:r>
        <w:t>Underwode</w:t>
      </w:r>
      <w:proofErr w:type="spellEnd"/>
      <w:r>
        <w:t>(q.v.) appeared before</w:t>
      </w:r>
    </w:p>
    <w:p w:rsidR="007B7A59" w:rsidRDefault="007B7A59" w:rsidP="007B7A59">
      <w:r>
        <w:tab/>
      </w:r>
      <w:r>
        <w:tab/>
        <w:t>Bartholomew James, the Mayor(q.v.), and the Aldermen and entered into a</w:t>
      </w:r>
    </w:p>
    <w:p w:rsidR="007B7A59" w:rsidRDefault="007B7A59" w:rsidP="007B7A59">
      <w:r>
        <w:tab/>
      </w:r>
      <w:r>
        <w:tab/>
        <w:t xml:space="preserve">bond for the payment by Richard into the Chamber of £180 and certain </w:t>
      </w:r>
    </w:p>
    <w:p w:rsidR="007B7A59" w:rsidRDefault="007B7A59" w:rsidP="007B7A59">
      <w:r>
        <w:tab/>
      </w:r>
      <w:r>
        <w:tab/>
        <w:t>goods and jewels to the use of the children of the late Thomas Lewes,</w:t>
      </w:r>
    </w:p>
    <w:p w:rsidR="007B7A59" w:rsidRDefault="007B7A59" w:rsidP="007B7A59">
      <w:r>
        <w:tab/>
      </w:r>
      <w:r>
        <w:tab/>
        <w:t>vintner.</w:t>
      </w:r>
    </w:p>
    <w:p w:rsidR="007B7A59" w:rsidRPr="007B7A59" w:rsidRDefault="007B7A59" w:rsidP="007B7A59">
      <w:pPr>
        <w:pStyle w:val="Body1"/>
        <w:ind w:left="720" w:firstLine="720"/>
        <w:rPr>
          <w:rFonts w:ascii="Times New Roman" w:hAnsi="Times New Roman"/>
        </w:rPr>
      </w:pPr>
      <w:r w:rsidRPr="007B7A59">
        <w:rPr>
          <w:rFonts w:ascii="Times New Roman" w:hAnsi="Times New Roman"/>
        </w:rPr>
        <w:t>(</w:t>
      </w:r>
      <w:hyperlink r:id="rId6" w:history="1">
        <w:r w:rsidRPr="007B7A59">
          <w:rPr>
            <w:rStyle w:val="Hyperlink"/>
            <w:rFonts w:ascii="Times New Roman" w:hAnsi="Times New Roman"/>
          </w:rPr>
          <w:t>www.british-history.ac.uk/report.asp?compid=33654</w:t>
        </w:r>
      </w:hyperlink>
      <w:r w:rsidRPr="007B7A59">
        <w:rPr>
          <w:rFonts w:ascii="Times New Roman" w:hAnsi="Times New Roman"/>
        </w:rPr>
        <w:t>)</w:t>
      </w:r>
    </w:p>
    <w:p w:rsidR="00643AEE" w:rsidRDefault="00643AEE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  <w:t>1483</w:t>
      </w:r>
      <w:r>
        <w:rPr>
          <w:rFonts w:ascii="Times New Roman" w:hAnsi="Times New Roman"/>
        </w:rPr>
        <w:tab/>
        <w:t xml:space="preserve">He was one of those who were </w:t>
      </w:r>
      <w:proofErr w:type="spellStart"/>
      <w:r>
        <w:rPr>
          <w:rFonts w:ascii="Times New Roman" w:hAnsi="Times New Roman"/>
        </w:rPr>
        <w:t>enfeoffed</w:t>
      </w:r>
      <w:proofErr w:type="spellEnd"/>
      <w:r>
        <w:rPr>
          <w:rFonts w:ascii="Times New Roman" w:hAnsi="Times New Roman"/>
        </w:rPr>
        <w:t xml:space="preserve"> by William Galle(q.v.) and Henry</w:t>
      </w:r>
    </w:p>
    <w:p w:rsidR="00643AEE" w:rsidRDefault="00643AEE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Bumpstede</w:t>
      </w:r>
      <w:proofErr w:type="spellEnd"/>
      <w:r>
        <w:rPr>
          <w:rFonts w:ascii="Times New Roman" w:hAnsi="Times New Roman"/>
        </w:rPr>
        <w:t>(q.v.) of an acre of land in the field of Deptford, Kent.</w:t>
      </w:r>
    </w:p>
    <w:p w:rsidR="00643AEE" w:rsidRDefault="00643AEE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4B4FF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CLA/007/EM/02/I/045)</w:t>
      </w:r>
    </w:p>
    <w:p w:rsidR="00643AEE" w:rsidRDefault="00643AEE" w:rsidP="00643AEE">
      <w:pPr>
        <w:pStyle w:val="Body1"/>
        <w:rPr>
          <w:rFonts w:ascii="Times New Roman" w:hAnsi="Times New Roman"/>
        </w:rPr>
      </w:pPr>
    </w:p>
    <w:p w:rsidR="00643AEE" w:rsidRDefault="00643AEE" w:rsidP="00643AEE">
      <w:pPr>
        <w:pStyle w:val="Body1"/>
        <w:rPr>
          <w:rFonts w:ascii="Times New Roman" w:hAnsi="Times New Roman"/>
        </w:rPr>
      </w:pPr>
    </w:p>
    <w:p w:rsidR="00643AEE" w:rsidRDefault="00643AEE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9 March 2014</w:t>
      </w:r>
    </w:p>
    <w:p w:rsidR="007B7A59" w:rsidRDefault="007B7A59" w:rsidP="00643AE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15 February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AEE" w:rsidRDefault="00643AEE" w:rsidP="00920DE3">
      <w:r>
        <w:separator/>
      </w:r>
    </w:p>
  </w:endnote>
  <w:endnote w:type="continuationSeparator" w:id="0">
    <w:p w:rsidR="00643AEE" w:rsidRDefault="00643AEE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AEE" w:rsidRDefault="00643AEE" w:rsidP="00920DE3">
      <w:r>
        <w:separator/>
      </w:r>
    </w:p>
  </w:footnote>
  <w:footnote w:type="continuationSeparator" w:id="0">
    <w:p w:rsidR="00643AEE" w:rsidRDefault="00643AEE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AEE"/>
    <w:rsid w:val="00120749"/>
    <w:rsid w:val="00624CAE"/>
    <w:rsid w:val="00643AEE"/>
    <w:rsid w:val="007B7A5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73FAF"/>
  <w15:docId w15:val="{ABF6CA85-1E8C-4CF2-932D-7C7B6A7A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43AEE"/>
    <w:rPr>
      <w:color w:val="000000"/>
      <w:u w:val="single"/>
    </w:rPr>
  </w:style>
  <w:style w:type="paragraph" w:customStyle="1" w:styleId="Body1">
    <w:name w:val="Body 1"/>
    <w:rsid w:val="00643AE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5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2014-03-21T22:00:00Z</dcterms:created>
  <dcterms:modified xsi:type="dcterms:W3CDTF">2016-02-15T09:21:00Z</dcterms:modified>
</cp:coreProperties>
</file>